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3FBB" w14:textId="77777777" w:rsidR="00C45CA3" w:rsidRPr="00236E8F" w:rsidRDefault="00C45CA3" w:rsidP="00C45CA3">
      <w:pPr>
        <w:pStyle w:val="kopfallgem9"/>
      </w:pPr>
    </w:p>
    <w:p w14:paraId="1F89DD86" w14:textId="77777777" w:rsidR="00B51B6B" w:rsidRDefault="00B51B6B" w:rsidP="00B51B6B">
      <w:bookmarkStart w:id="0" w:name="eAnschrift"/>
    </w:p>
    <w:bookmarkEnd w:id="0"/>
    <w:p w14:paraId="07042970" w14:textId="77777777" w:rsidR="00C45CA3" w:rsidRDefault="00C45CA3" w:rsidP="00C45CA3"/>
    <w:p w14:paraId="45B6534D" w14:textId="77777777" w:rsidR="00C45CA3" w:rsidRDefault="00C45CA3" w:rsidP="00C45CA3"/>
    <w:p w14:paraId="7EA691DA" w14:textId="77777777" w:rsidR="00C45CA3" w:rsidRDefault="00C45CA3" w:rsidP="00C45CA3">
      <w:pPr>
        <w:pStyle w:val="kopfallgemArial"/>
      </w:pPr>
      <w:r>
        <w:br w:type="column"/>
      </w:r>
    </w:p>
    <w:p w14:paraId="57365314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5F4A80" wp14:editId="13B9EDF0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2294E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36F76D9A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4D3485BC" w14:textId="44F2E38E" w:rsidR="00C45CA3" w:rsidRPr="00B74767" w:rsidRDefault="00240FB8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72FB6080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0B1FB39" w14:textId="2C22C70F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240FB8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36FF82C3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3485081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08451A4A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5E0E4FEA" w14:textId="77777777" w:rsidR="00A5040A" w:rsidRPr="00A5040A" w:rsidRDefault="00003083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F4A80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D02294E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36F76D9A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4D3485BC" w14:textId="44F2E38E" w:rsidR="00C45CA3" w:rsidRPr="00B74767" w:rsidRDefault="00240FB8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72FB6080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0B1FB39" w14:textId="2C22C70F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240FB8">
                        <w:t>38</w:t>
                      </w:r>
                      <w:r w:rsidR="004029EA">
                        <w:t>5</w:t>
                      </w:r>
                    </w:p>
                    <w:p w14:paraId="36FF82C3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3485081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08451A4A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5E0E4FEA" w14:textId="77777777" w:rsidR="00A5040A" w:rsidRPr="00A5040A" w:rsidRDefault="00003083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A1DFBE8" w14:textId="77777777" w:rsidR="00000C8C" w:rsidRDefault="00000C8C" w:rsidP="00C45CA3">
      <w:pPr>
        <w:pStyle w:val="kopfallgemArial"/>
      </w:pPr>
    </w:p>
    <w:p w14:paraId="4B55E4B9" w14:textId="77777777" w:rsidR="00000C8C" w:rsidRDefault="00000C8C" w:rsidP="00C45CA3">
      <w:pPr>
        <w:pStyle w:val="kopfallgemArial"/>
      </w:pPr>
    </w:p>
    <w:p w14:paraId="39346732" w14:textId="77777777" w:rsidR="00000C8C" w:rsidRDefault="00000C8C" w:rsidP="00C45CA3">
      <w:pPr>
        <w:pStyle w:val="kopfallgemArial"/>
      </w:pPr>
    </w:p>
    <w:p w14:paraId="2A67C8C6" w14:textId="77777777" w:rsidR="00000C8C" w:rsidRDefault="00000C8C" w:rsidP="00C45CA3">
      <w:pPr>
        <w:pStyle w:val="kopfallgemArial"/>
      </w:pPr>
    </w:p>
    <w:p w14:paraId="6A8E2513" w14:textId="77777777" w:rsidR="00000C8C" w:rsidRDefault="00000C8C" w:rsidP="00C45CA3">
      <w:pPr>
        <w:pStyle w:val="kopfallgemArial"/>
      </w:pPr>
    </w:p>
    <w:p w14:paraId="6A313F3D" w14:textId="77777777" w:rsidR="00000C8C" w:rsidRDefault="00000C8C" w:rsidP="00C45CA3">
      <w:pPr>
        <w:pStyle w:val="kopfallgemArial"/>
      </w:pPr>
    </w:p>
    <w:p w14:paraId="7E53F23B" w14:textId="77777777" w:rsidR="00000C8C" w:rsidRDefault="00000C8C" w:rsidP="00C45CA3">
      <w:pPr>
        <w:pStyle w:val="kopfallgemArial"/>
      </w:pPr>
    </w:p>
    <w:p w14:paraId="7580B0ED" w14:textId="77777777" w:rsidR="00000C8C" w:rsidRDefault="00000C8C" w:rsidP="00C45CA3">
      <w:pPr>
        <w:pStyle w:val="kopfallgemArial"/>
      </w:pPr>
    </w:p>
    <w:p w14:paraId="651058B9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3F28AF50" w14:textId="2FAF92F7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240FB8" w:rsidRPr="00240FB8">
        <w:rPr>
          <w:sz w:val="14"/>
          <w:szCs w:val="14"/>
        </w:rPr>
        <w:t>31/L/131/26/FD13</w:t>
      </w:r>
    </w:p>
    <w:p w14:paraId="16DA5E71" w14:textId="3A8FA5BE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240FB8">
        <w:rPr>
          <w:sz w:val="15"/>
          <w:szCs w:val="15"/>
        </w:rPr>
        <w:t>02.07.2026</w:t>
      </w:r>
    </w:p>
    <w:p w14:paraId="5265C860" w14:textId="77777777" w:rsidR="00C45CA3" w:rsidRDefault="00C45CA3" w:rsidP="00C45CA3"/>
    <w:p w14:paraId="25C4F4FA" w14:textId="77777777" w:rsidR="00CD1F1A" w:rsidRDefault="00CD1F1A" w:rsidP="00C45CA3"/>
    <w:p w14:paraId="0FF6D618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0B7FFDD6" w14:textId="35910305" w:rsidR="004029EA" w:rsidRDefault="00240FB8" w:rsidP="00311E25">
      <w:pPr>
        <w:rPr>
          <w:b/>
          <w:sz w:val="20"/>
        </w:rPr>
      </w:pPr>
      <w:r>
        <w:rPr>
          <w:b/>
          <w:sz w:val="20"/>
        </w:rPr>
        <w:t>Kauf von 70 Apple iPhone für den Hochsauerlandkreis</w:t>
      </w:r>
    </w:p>
    <w:p w14:paraId="4839A72D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66CF382C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36AACD1F" w14:textId="77777777" w:rsidR="00A602DA" w:rsidRPr="004A5ECD" w:rsidRDefault="00A602DA" w:rsidP="00C45CA3">
      <w:pPr>
        <w:rPr>
          <w:sz w:val="20"/>
        </w:rPr>
      </w:pPr>
    </w:p>
    <w:p w14:paraId="518BEFA2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0074FDBC" w14:textId="77777777" w:rsidR="00CD1F1A" w:rsidRPr="004A5ECD" w:rsidRDefault="00CD1F1A" w:rsidP="00B51B6B">
      <w:pPr>
        <w:rPr>
          <w:sz w:val="20"/>
        </w:rPr>
      </w:pPr>
    </w:p>
    <w:p w14:paraId="2336CDA5" w14:textId="77777777" w:rsidR="00402616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402616">
        <w:rPr>
          <w:sz w:val="20"/>
        </w:rPr>
        <w:t xml:space="preserve">Es gelten </w:t>
      </w:r>
      <w:r w:rsidR="008B2B0F" w:rsidRPr="008B2B0F">
        <w:rPr>
          <w:sz w:val="20"/>
        </w:rPr>
        <w:t>die beigefügten besonderen Vertragsbedingungen.</w:t>
      </w:r>
    </w:p>
    <w:p w14:paraId="087BFD33" w14:textId="77777777" w:rsidR="00C36E43" w:rsidRPr="004A5ECD" w:rsidRDefault="00C36E43" w:rsidP="009E69EE">
      <w:pPr>
        <w:jc w:val="both"/>
        <w:rPr>
          <w:sz w:val="20"/>
        </w:rPr>
      </w:pPr>
    </w:p>
    <w:p w14:paraId="17AD4CBB" w14:textId="33C889C0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40FB8">
        <w:rPr>
          <w:b/>
          <w:sz w:val="20"/>
        </w:rPr>
        <w:t>16.07.2026</w:t>
      </w:r>
      <w:r w:rsidR="00CD1F1A" w:rsidRPr="004A5ECD">
        <w:rPr>
          <w:b/>
          <w:sz w:val="20"/>
        </w:rPr>
        <w:t xml:space="preserve">, </w:t>
      </w:r>
      <w:r w:rsidR="00240FB8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6E6570CB" w14:textId="77777777" w:rsidR="004A5ECD" w:rsidRPr="004A5ECD" w:rsidRDefault="004A5ECD" w:rsidP="009E69EE">
      <w:pPr>
        <w:jc w:val="both"/>
        <w:rPr>
          <w:b/>
          <w:sz w:val="20"/>
        </w:rPr>
      </w:pPr>
    </w:p>
    <w:p w14:paraId="44A50F8C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0B525065" w14:textId="77777777" w:rsidR="004A5ECD" w:rsidRDefault="004A5ECD" w:rsidP="009E69EE">
      <w:pPr>
        <w:jc w:val="both"/>
        <w:rPr>
          <w:sz w:val="20"/>
        </w:rPr>
      </w:pPr>
    </w:p>
    <w:p w14:paraId="6FE2E0B2" w14:textId="4A805A6B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40FB8">
        <w:rPr>
          <w:sz w:val="20"/>
        </w:rPr>
        <w:t>14.08.2026</w:t>
      </w:r>
    </w:p>
    <w:p w14:paraId="6DD2FABB" w14:textId="77777777" w:rsidR="00A4233A" w:rsidRDefault="00A4233A" w:rsidP="009E69EE">
      <w:pPr>
        <w:jc w:val="both"/>
        <w:rPr>
          <w:sz w:val="20"/>
        </w:rPr>
      </w:pPr>
    </w:p>
    <w:p w14:paraId="51E9D1B1" w14:textId="46E0354D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240FB8">
        <w:rPr>
          <w:sz w:val="20"/>
        </w:rPr>
        <w:t>nach Auftragserteilung</w:t>
      </w:r>
    </w:p>
    <w:p w14:paraId="121E5396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307964A1" w14:textId="64D8F989" w:rsidR="004A5ECD" w:rsidRDefault="004A5ECD" w:rsidP="008843D0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40FB8">
        <w:rPr>
          <w:sz w:val="20"/>
        </w:rPr>
        <w:t>Kreishaus Meschede</w:t>
      </w:r>
    </w:p>
    <w:p w14:paraId="14FC953F" w14:textId="01C37E72" w:rsidR="00240FB8" w:rsidRDefault="00240FB8" w:rsidP="008843D0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Steinstraße 27</w:t>
      </w:r>
    </w:p>
    <w:p w14:paraId="19B5ECAF" w14:textId="09255F8F" w:rsidR="00240FB8" w:rsidRDefault="00240FB8" w:rsidP="008843D0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59872 Meschede</w:t>
      </w:r>
    </w:p>
    <w:p w14:paraId="3C1644BD" w14:textId="77777777" w:rsidR="008843D0" w:rsidRDefault="008843D0" w:rsidP="008843D0">
      <w:pPr>
        <w:jc w:val="both"/>
        <w:rPr>
          <w:sz w:val="20"/>
        </w:rPr>
      </w:pPr>
    </w:p>
    <w:p w14:paraId="3D7EB4BF" w14:textId="77777777" w:rsidR="00A602DA" w:rsidRDefault="00A602DA" w:rsidP="009E69EE">
      <w:pPr>
        <w:jc w:val="both"/>
        <w:rPr>
          <w:sz w:val="20"/>
        </w:rPr>
      </w:pPr>
    </w:p>
    <w:p w14:paraId="40E8DAAE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42EA0121" w14:textId="7F7EEF72" w:rsidR="00E97206" w:rsidRPr="00A4233A" w:rsidRDefault="00240FB8" w:rsidP="009E69EE">
      <w:pPr>
        <w:jc w:val="both"/>
        <w:rPr>
          <w:rFonts w:eastAsia="Calibri"/>
          <w:sz w:val="20"/>
          <w:szCs w:val="20"/>
        </w:rPr>
      </w:pPr>
      <w:r w:rsidRPr="00240FB8">
        <w:rPr>
          <w:sz w:val="20"/>
        </w:rPr>
        <w:t>Kauf von 70 Apple iPhone 17e 256 GB schwarz MHRV4ZD/A</w:t>
      </w:r>
    </w:p>
    <w:p w14:paraId="2C90FF41" w14:textId="77777777" w:rsidR="00867D24" w:rsidRPr="00A4233A" w:rsidRDefault="00867D24" w:rsidP="009E69EE">
      <w:pPr>
        <w:jc w:val="both"/>
        <w:rPr>
          <w:rFonts w:eastAsia="Calibri"/>
          <w:sz w:val="20"/>
          <w:szCs w:val="20"/>
        </w:rPr>
      </w:pPr>
    </w:p>
    <w:p w14:paraId="2256A681" w14:textId="47C82EB9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 Angebotsabgabe</w:t>
      </w:r>
      <w:r w:rsidR="00867D24">
        <w:rPr>
          <w:sz w:val="20"/>
          <w:szCs w:val="20"/>
        </w:rPr>
        <w:t>.</w:t>
      </w:r>
    </w:p>
    <w:p w14:paraId="713E78E1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4B03DA9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83A41DA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DFD30A5" w14:textId="77777777" w:rsidR="000852F6" w:rsidRPr="00A4233A" w:rsidRDefault="000852F6" w:rsidP="000852F6">
      <w:pPr>
        <w:rPr>
          <w:sz w:val="20"/>
          <w:szCs w:val="20"/>
        </w:rPr>
      </w:pPr>
    </w:p>
    <w:p w14:paraId="25400BE0" w14:textId="77777777" w:rsidR="000852F6" w:rsidRDefault="000852F6" w:rsidP="000852F6">
      <w:pPr>
        <w:rPr>
          <w:sz w:val="20"/>
          <w:szCs w:val="20"/>
        </w:rPr>
      </w:pPr>
    </w:p>
    <w:p w14:paraId="37440909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81B666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5E353A5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3B0CE8A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946844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14E167A" w14:textId="37DAEC59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240FB8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4BC10915" w14:textId="77777777" w:rsidR="000852F6" w:rsidRDefault="000852F6" w:rsidP="000852F6">
      <w:pPr>
        <w:rPr>
          <w:sz w:val="20"/>
          <w:szCs w:val="20"/>
        </w:rPr>
      </w:pPr>
    </w:p>
    <w:p w14:paraId="35356CC8" w14:textId="73194773" w:rsidR="00867D24" w:rsidRPr="00A4233A" w:rsidRDefault="00867D24" w:rsidP="00867D24">
      <w:pPr>
        <w:rPr>
          <w:sz w:val="20"/>
          <w:szCs w:val="20"/>
        </w:rPr>
      </w:pPr>
      <w:r>
        <w:rPr>
          <w:sz w:val="20"/>
          <w:szCs w:val="20"/>
        </w:rPr>
        <w:lastRenderedPageBreak/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240FB8">
        <w:rPr>
          <w:sz w:val="20"/>
          <w:szCs w:val="20"/>
        </w:rPr>
        <w:t>10.07.2026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7D82A9B1" w14:textId="77777777" w:rsidR="00867D24" w:rsidRDefault="00867D24" w:rsidP="000852F6">
      <w:pPr>
        <w:rPr>
          <w:sz w:val="20"/>
          <w:szCs w:val="20"/>
        </w:rPr>
      </w:pPr>
    </w:p>
    <w:p w14:paraId="70457F66" w14:textId="77777777" w:rsidR="00867D24" w:rsidRPr="00A4233A" w:rsidRDefault="00867D24" w:rsidP="000852F6">
      <w:pPr>
        <w:rPr>
          <w:sz w:val="20"/>
          <w:szCs w:val="20"/>
        </w:rPr>
      </w:pPr>
    </w:p>
    <w:p w14:paraId="47863E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0414ABBF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80D65F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250CF18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C9A57C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48264CAD" w14:textId="484F3303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240FB8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00586B88" w14:textId="77777777" w:rsidR="005107A9" w:rsidRDefault="005107A9" w:rsidP="00B06249">
      <w:pPr>
        <w:rPr>
          <w:sz w:val="20"/>
          <w:szCs w:val="20"/>
        </w:rPr>
      </w:pPr>
    </w:p>
    <w:p w14:paraId="5B21FC59" w14:textId="77777777" w:rsidR="0041576D" w:rsidRDefault="0041576D" w:rsidP="00B06249">
      <w:pPr>
        <w:rPr>
          <w:sz w:val="20"/>
          <w:szCs w:val="20"/>
        </w:rPr>
      </w:pPr>
    </w:p>
    <w:p w14:paraId="41DAC829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013DAF5B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367CDD19" w14:textId="3EF6393E" w:rsidR="008843D0" w:rsidRDefault="00240FB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</w:t>
      </w:r>
    </w:p>
    <w:p w14:paraId="7ABA4CE2" w14:textId="7973E360" w:rsidR="00240FB8" w:rsidRDefault="00240FB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</w:t>
      </w:r>
    </w:p>
    <w:p w14:paraId="47AEB890" w14:textId="77777777" w:rsidR="008843D0" w:rsidRDefault="008843D0" w:rsidP="00B06249">
      <w:pPr>
        <w:rPr>
          <w:b/>
          <w:sz w:val="20"/>
          <w:szCs w:val="20"/>
        </w:rPr>
      </w:pPr>
    </w:p>
    <w:p w14:paraId="14EB5165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229E4471" w14:textId="37C9BBB0" w:rsidR="008843D0" w:rsidRDefault="00240FB8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VHB 513 10-2018 – Besondere Vertragsbedingungen </w:t>
      </w:r>
      <w:proofErr w:type="spellStart"/>
      <w:r>
        <w:rPr>
          <w:rFonts w:eastAsia="Calibri"/>
          <w:sz w:val="20"/>
          <w:szCs w:val="20"/>
        </w:rPr>
        <w:t>TVgG</w:t>
      </w:r>
      <w:proofErr w:type="spellEnd"/>
      <w:r>
        <w:rPr>
          <w:rFonts w:eastAsia="Calibri"/>
          <w:sz w:val="20"/>
          <w:szCs w:val="20"/>
        </w:rPr>
        <w:t xml:space="preserve"> NRW</w:t>
      </w:r>
    </w:p>
    <w:p w14:paraId="2CB47819" w14:textId="77777777" w:rsidR="008843D0" w:rsidRDefault="008843D0" w:rsidP="004058B7">
      <w:pPr>
        <w:rPr>
          <w:sz w:val="20"/>
          <w:szCs w:val="20"/>
          <w:u w:val="single"/>
        </w:rPr>
      </w:pPr>
    </w:p>
    <w:p w14:paraId="1799C07C" w14:textId="77777777" w:rsidR="00867D24" w:rsidRDefault="00867D24" w:rsidP="004058B7">
      <w:pPr>
        <w:rPr>
          <w:sz w:val="20"/>
          <w:szCs w:val="20"/>
          <w:u w:val="single"/>
        </w:rPr>
      </w:pPr>
    </w:p>
    <w:p w14:paraId="227010C7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404076E3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041DBF15" w14:textId="77777777" w:rsidR="00B06249" w:rsidRDefault="00B06249" w:rsidP="00867D24">
      <w:pPr>
        <w:ind w:left="142" w:hanging="142"/>
        <w:rPr>
          <w:sz w:val="20"/>
          <w:szCs w:val="20"/>
        </w:rPr>
      </w:pPr>
    </w:p>
    <w:p w14:paraId="79924A11" w14:textId="705EEE4E" w:rsidR="00B06249" w:rsidRDefault="00B06249" w:rsidP="00867D24">
      <w:pPr>
        <w:ind w:left="142" w:hanging="142"/>
        <w:rPr>
          <w:sz w:val="20"/>
          <w:szCs w:val="20"/>
        </w:rPr>
      </w:pPr>
      <w:r w:rsidRPr="00A4233A">
        <w:rPr>
          <w:sz w:val="20"/>
          <w:szCs w:val="20"/>
        </w:rPr>
        <w:t xml:space="preserve">- </w:t>
      </w:r>
      <w:r w:rsidR="00270ECE" w:rsidRPr="008D4174">
        <w:rPr>
          <w:sz w:val="20"/>
          <w:szCs w:val="20"/>
        </w:rPr>
        <w:t>Verhandlungen finden in der Regel bei öffentlichen Ausschreibungen nicht statt, sind jedoch im Falle von besonderen Umständen zulässig und möglich.</w:t>
      </w:r>
    </w:p>
    <w:p w14:paraId="64743AAD" w14:textId="77777777" w:rsidR="00270ECE" w:rsidRDefault="00270ECE" w:rsidP="00867D24">
      <w:pPr>
        <w:ind w:left="142" w:hanging="142"/>
        <w:rPr>
          <w:sz w:val="20"/>
          <w:szCs w:val="20"/>
        </w:rPr>
      </w:pPr>
    </w:p>
    <w:p w14:paraId="7C30709F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695D8D1A" w14:textId="77777777" w:rsidR="00B06249" w:rsidRDefault="00B06249" w:rsidP="00867D24">
      <w:pPr>
        <w:ind w:left="142" w:hanging="142"/>
        <w:rPr>
          <w:rFonts w:eastAsia="Calibri"/>
          <w:sz w:val="20"/>
          <w:szCs w:val="20"/>
        </w:rPr>
      </w:pPr>
    </w:p>
    <w:p w14:paraId="44FB1CB3" w14:textId="77777777" w:rsidR="00F23659" w:rsidRDefault="00A5165C" w:rsidP="00867D24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565ADDFD" w14:textId="77777777" w:rsidR="00867D24" w:rsidRDefault="00867D24" w:rsidP="00867D24">
      <w:pPr>
        <w:ind w:left="142" w:hanging="142"/>
        <w:rPr>
          <w:rFonts w:eastAsia="Calibri"/>
          <w:sz w:val="20"/>
          <w:szCs w:val="20"/>
        </w:rPr>
      </w:pPr>
    </w:p>
    <w:p w14:paraId="4DEFB22F" w14:textId="2F4C880A" w:rsidR="00867D24" w:rsidRPr="00867D24" w:rsidRDefault="00867D24" w:rsidP="00867D24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7088DB56" w14:textId="77777777" w:rsidR="005C060E" w:rsidRDefault="005C060E" w:rsidP="00867D24">
      <w:pPr>
        <w:ind w:left="142" w:hanging="142"/>
        <w:rPr>
          <w:rFonts w:eastAsia="Calibri"/>
          <w:sz w:val="20"/>
          <w:szCs w:val="20"/>
        </w:rPr>
      </w:pPr>
    </w:p>
    <w:p w14:paraId="4D536A0D" w14:textId="77777777" w:rsidR="00F23659" w:rsidRDefault="00F23659" w:rsidP="00867D24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185FA6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1A1E80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51083264" w14:textId="77777777" w:rsidR="00B06249" w:rsidRPr="00A4233A" w:rsidRDefault="00B06249" w:rsidP="00C36E43">
      <w:pPr>
        <w:rPr>
          <w:rFonts w:eastAsia="Calibri"/>
          <w:sz w:val="20"/>
          <w:szCs w:val="20"/>
        </w:rPr>
      </w:pPr>
    </w:p>
    <w:p w14:paraId="428206FC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1152D787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322311B0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8944D62" w14:textId="26F9A5C3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7D0B68">
        <w:rPr>
          <w:sz w:val="20"/>
          <w:szCs w:val="20"/>
        </w:rPr>
        <w:t>Kleinehr</w:t>
      </w:r>
    </w:p>
    <w:p w14:paraId="2C69794D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A228" w14:textId="77777777" w:rsidR="00FF3D01" w:rsidRDefault="00FF3D01">
      <w:r>
        <w:separator/>
      </w:r>
    </w:p>
  </w:endnote>
  <w:endnote w:type="continuationSeparator" w:id="0">
    <w:p w14:paraId="465AA36F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57B5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A086C19" wp14:editId="4027E51B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F0A6144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5C42557B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77D6301D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6F00BFF8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D863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A0C63E2" wp14:editId="68609A09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6F5B3909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19A7FDC4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5CBF067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27680143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A0EF" w14:textId="77777777" w:rsidR="00FF3D01" w:rsidRDefault="00FF3D01">
      <w:r>
        <w:separator/>
      </w:r>
    </w:p>
  </w:footnote>
  <w:footnote w:type="continuationSeparator" w:id="0">
    <w:p w14:paraId="64EE026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ADD1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0B21F628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5617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BBEEE4" wp14:editId="72C85F9E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E52990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3A7869A1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BBEEE4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8E52990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3A7869A1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09127C" wp14:editId="5316C9AE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2C43FF9D" wp14:editId="47B1F6FD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D104B" wp14:editId="3A46D28E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EB8B2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5D104B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1B4EB8B2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3BFB5BE4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0CE1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52658B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487ADB38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02D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58D1779" wp14:editId="20CA4E8E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E1453D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8D177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2AE1453D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C347003" wp14:editId="52B9CF12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B70565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</w:t>
                          </w:r>
                          <w:proofErr w:type="spellStart"/>
                          <w:r>
                            <w:t>aa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47003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28B70565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</w:t>
                    </w:r>
                    <w:proofErr w:type="spellStart"/>
                    <w:r>
                      <w:t>aa</w:t>
                    </w:r>
                    <w:proofErr w:type="spellEnd"/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D49D748" wp14:editId="54D4B4A7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7F236027" wp14:editId="0B2CB12E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22BDD0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46D8B31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025C8EF2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4C95F2AC" wp14:editId="2F8B9CD5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7715870">
    <w:abstractNumId w:val="3"/>
  </w:num>
  <w:num w:numId="2" w16cid:durableId="1657225136">
    <w:abstractNumId w:val="8"/>
  </w:num>
  <w:num w:numId="3" w16cid:durableId="402947685">
    <w:abstractNumId w:val="7"/>
  </w:num>
  <w:num w:numId="4" w16cid:durableId="1902866761">
    <w:abstractNumId w:val="0"/>
  </w:num>
  <w:num w:numId="5" w16cid:durableId="1952349911">
    <w:abstractNumId w:val="1"/>
  </w:num>
  <w:num w:numId="6" w16cid:durableId="1124156617">
    <w:abstractNumId w:val="5"/>
  </w:num>
  <w:num w:numId="7" w16cid:durableId="1214075497">
    <w:abstractNumId w:val="9"/>
  </w:num>
  <w:num w:numId="8" w16cid:durableId="18969170">
    <w:abstractNumId w:val="2"/>
  </w:num>
  <w:num w:numId="9" w16cid:durableId="1399134427">
    <w:abstractNumId w:val="4"/>
  </w:num>
  <w:num w:numId="10" w16cid:durableId="1773936226">
    <w:abstractNumId w:val="6"/>
  </w:num>
  <w:num w:numId="11" w16cid:durableId="1858344662">
    <w:abstractNumId w:val="11"/>
  </w:num>
  <w:num w:numId="12" w16cid:durableId="844630552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GfZf9BI2wffEt3DH6lUrIuNTJPzQVD8zEex/aaCS42fawuvcWTk0tbpghosJpbvzbHc4ZFHG2WSP7XWNXu8Daw==" w:salt="aPGH0uREGbTJxZFB8JaM3Q=="/>
  <w:defaultTabStop w:val="708"/>
  <w:autoHyphenation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03083"/>
    <w:rsid w:val="0001448B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21E8D"/>
    <w:rsid w:val="0016498F"/>
    <w:rsid w:val="001D7999"/>
    <w:rsid w:val="00240FB8"/>
    <w:rsid w:val="00270ECE"/>
    <w:rsid w:val="00275DD3"/>
    <w:rsid w:val="0029008C"/>
    <w:rsid w:val="002E4DD9"/>
    <w:rsid w:val="002F3F29"/>
    <w:rsid w:val="00303E72"/>
    <w:rsid w:val="00311E25"/>
    <w:rsid w:val="00333FF4"/>
    <w:rsid w:val="00373CD8"/>
    <w:rsid w:val="003771F4"/>
    <w:rsid w:val="00380FC0"/>
    <w:rsid w:val="003829B0"/>
    <w:rsid w:val="003944E0"/>
    <w:rsid w:val="00402616"/>
    <w:rsid w:val="004029EA"/>
    <w:rsid w:val="004058B7"/>
    <w:rsid w:val="0041576D"/>
    <w:rsid w:val="00415A93"/>
    <w:rsid w:val="004420A9"/>
    <w:rsid w:val="00451B0C"/>
    <w:rsid w:val="00453603"/>
    <w:rsid w:val="00466016"/>
    <w:rsid w:val="00471615"/>
    <w:rsid w:val="004A5ECD"/>
    <w:rsid w:val="004C678C"/>
    <w:rsid w:val="005107A9"/>
    <w:rsid w:val="0052658B"/>
    <w:rsid w:val="00573BC3"/>
    <w:rsid w:val="0059288A"/>
    <w:rsid w:val="005951B1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36E2C"/>
    <w:rsid w:val="0065706C"/>
    <w:rsid w:val="00661416"/>
    <w:rsid w:val="00667B39"/>
    <w:rsid w:val="006813B3"/>
    <w:rsid w:val="0068476F"/>
    <w:rsid w:val="00684E9C"/>
    <w:rsid w:val="00701ADA"/>
    <w:rsid w:val="00707814"/>
    <w:rsid w:val="007205D7"/>
    <w:rsid w:val="00734EF6"/>
    <w:rsid w:val="00741FED"/>
    <w:rsid w:val="00764473"/>
    <w:rsid w:val="007741CB"/>
    <w:rsid w:val="00777831"/>
    <w:rsid w:val="007C1D49"/>
    <w:rsid w:val="007C4379"/>
    <w:rsid w:val="007D0B68"/>
    <w:rsid w:val="007D5E82"/>
    <w:rsid w:val="007E3BB9"/>
    <w:rsid w:val="007F092E"/>
    <w:rsid w:val="00805418"/>
    <w:rsid w:val="00831A63"/>
    <w:rsid w:val="0083373F"/>
    <w:rsid w:val="00840163"/>
    <w:rsid w:val="00844A3B"/>
    <w:rsid w:val="00850570"/>
    <w:rsid w:val="00855654"/>
    <w:rsid w:val="00867D24"/>
    <w:rsid w:val="008843D0"/>
    <w:rsid w:val="00887E43"/>
    <w:rsid w:val="008B2B0F"/>
    <w:rsid w:val="008D265E"/>
    <w:rsid w:val="008D2833"/>
    <w:rsid w:val="008F0DA3"/>
    <w:rsid w:val="008F2D48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35269"/>
    <w:rsid w:val="00B4278A"/>
    <w:rsid w:val="00B51B6B"/>
    <w:rsid w:val="00B86B9F"/>
    <w:rsid w:val="00BB58BE"/>
    <w:rsid w:val="00BD0935"/>
    <w:rsid w:val="00BD0F17"/>
    <w:rsid w:val="00BE33A7"/>
    <w:rsid w:val="00BF640F"/>
    <w:rsid w:val="00C36E43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E556E"/>
    <w:rsid w:val="00E42227"/>
    <w:rsid w:val="00E50DCA"/>
    <w:rsid w:val="00E76896"/>
    <w:rsid w:val="00E97206"/>
    <w:rsid w:val="00EB4E32"/>
    <w:rsid w:val="00EC0A75"/>
    <w:rsid w:val="00EC6B87"/>
    <w:rsid w:val="00F10663"/>
    <w:rsid w:val="00F23659"/>
    <w:rsid w:val="00F43E37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3F3FB8AD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90D8-14AE-4E4D-B0CC-8E85B866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2</Pages>
  <Words>424</Words>
  <Characters>2678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3096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4</cp:revision>
  <cp:lastPrinted>2026-02-10T14:37:00Z</cp:lastPrinted>
  <dcterms:created xsi:type="dcterms:W3CDTF">2026-07-02T06:28:00Z</dcterms:created>
  <dcterms:modified xsi:type="dcterms:W3CDTF">2026-07-02T06:53:00Z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